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8E1E" w14:textId="390FDC64" w:rsidR="00D520EE" w:rsidRDefault="00D520EE" w:rsidP="00D520E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#105</w:t>
      </w:r>
      <w:r>
        <w:rPr>
          <w:rFonts w:cs="Arial"/>
          <w:b/>
          <w:sz w:val="24"/>
          <w:szCs w:val="24"/>
        </w:rPr>
        <w:tab/>
      </w:r>
      <w:r w:rsidRPr="000B0D27">
        <w:rPr>
          <w:rFonts w:cs="Arial"/>
          <w:b/>
          <w:sz w:val="24"/>
          <w:szCs w:val="24"/>
        </w:rPr>
        <w:t>R4-221894</w:t>
      </w:r>
      <w:r>
        <w:rPr>
          <w:rFonts w:cs="Arial"/>
          <w:b/>
          <w:sz w:val="24"/>
          <w:szCs w:val="24"/>
        </w:rPr>
        <w:t>8</w:t>
      </w:r>
    </w:p>
    <w:p w14:paraId="18DAFB17" w14:textId="6ED5330E" w:rsidR="00696735" w:rsidRPr="00E702D3" w:rsidRDefault="00D520EE" w:rsidP="0026072A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520EE">
        <w:rPr>
          <w:rFonts w:cs="Arial"/>
          <w:b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November – 18 November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280253AC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520EE" w:rsidRPr="004E0878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9302EC" w:rsidRPr="004E0878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D520EE" w:rsidRPr="004E0878">
        <w:rPr>
          <w:rFonts w:ascii="Arial" w:hAnsi="Arial" w:cs="Arial"/>
          <w:b/>
          <w:bCs/>
          <w:sz w:val="24"/>
          <w:szCs w:val="24"/>
          <w:lang w:eastAsia="ja-JP"/>
        </w:rPr>
        <w:t>17</w:t>
      </w:r>
      <w:r w:rsidR="00995B35" w:rsidRPr="004E0878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D520EE" w:rsidRPr="004E0878">
        <w:rPr>
          <w:rFonts w:ascii="Arial" w:hAnsi="Arial" w:cs="Arial"/>
          <w:b/>
          <w:bCs/>
          <w:sz w:val="24"/>
          <w:szCs w:val="24"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BDF6" w14:textId="77777777" w:rsidR="00E05EFF" w:rsidRDefault="00E05EFF">
      <w:r>
        <w:separator/>
      </w:r>
    </w:p>
  </w:endnote>
  <w:endnote w:type="continuationSeparator" w:id="0">
    <w:p w14:paraId="310FCA5B" w14:textId="77777777" w:rsidR="00E05EFF" w:rsidRDefault="00E0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EB22" w14:textId="77777777" w:rsidR="00E05EFF" w:rsidRDefault="00E05EFF">
      <w:r>
        <w:separator/>
      </w:r>
    </w:p>
  </w:footnote>
  <w:footnote w:type="continuationSeparator" w:id="0">
    <w:p w14:paraId="65079247" w14:textId="77777777" w:rsidR="00E05EFF" w:rsidRDefault="00E05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4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6804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117</cp:revision>
  <cp:lastPrinted>2000-02-29T10:31:00Z</cp:lastPrinted>
  <dcterms:created xsi:type="dcterms:W3CDTF">2021-03-25T16:54:00Z</dcterms:created>
  <dcterms:modified xsi:type="dcterms:W3CDTF">2022-11-25T09:15:00Z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